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EE" w:rsidRPr="00D449EF" w:rsidRDefault="004303EE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4303EE" w:rsidRPr="00D449EF" w:rsidRDefault="004303EE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4303EE" w:rsidRPr="00D449EF" w:rsidRDefault="004303EE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Лоховского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4303EE" w:rsidRPr="00A25CBC" w:rsidRDefault="004303EE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 Гремячка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4303EE" w:rsidRPr="00D449EF" w:rsidRDefault="004303EE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4303EE" w:rsidRPr="00D449EF" w:rsidRDefault="004303EE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303EE" w:rsidRPr="00D449EF" w:rsidRDefault="004303EE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303EE" w:rsidRPr="00D449EF" w:rsidTr="00480F29">
        <w:trPr>
          <w:trHeight w:val="247"/>
        </w:trPr>
        <w:tc>
          <w:tcPr>
            <w:tcW w:w="2383" w:type="dxa"/>
          </w:tcPr>
          <w:p w:rsidR="004303EE" w:rsidRPr="0086206E" w:rsidRDefault="004303E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303EE" w:rsidRPr="0086206E" w:rsidRDefault="004303E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303EE" w:rsidRPr="0086206E" w:rsidRDefault="004303E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303EE" w:rsidRPr="0086206E" w:rsidRDefault="004303E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303EE" w:rsidRPr="00D449EF" w:rsidTr="00480F29">
        <w:trPr>
          <w:trHeight w:val="247"/>
        </w:trPr>
        <w:tc>
          <w:tcPr>
            <w:tcW w:w="2383" w:type="dxa"/>
          </w:tcPr>
          <w:p w:rsidR="004303EE" w:rsidRPr="0086206E" w:rsidRDefault="004303E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Гремячка</w:t>
            </w:r>
          </w:p>
        </w:tc>
        <w:tc>
          <w:tcPr>
            <w:tcW w:w="2410" w:type="dxa"/>
          </w:tcPr>
          <w:p w:rsidR="004303EE" w:rsidRPr="0086206E" w:rsidRDefault="004303E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09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09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4303EE" w:rsidRPr="0086206E" w:rsidRDefault="004303E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6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4303EE" w:rsidRPr="0086206E" w:rsidRDefault="004303E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4303EE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3EE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303EE" w:rsidRPr="00A96092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4303EE" w:rsidRPr="00A96092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4303EE" w:rsidRDefault="004303EE" w:rsidP="003A590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Кунин В.А. – глава Лоховского муниципального образования Новобурасского муниципального района Саратовской области (по согласованию).</w:t>
      </w:r>
    </w:p>
    <w:p w:rsidR="004303EE" w:rsidRDefault="004303EE" w:rsidP="003A590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Гремячка.</w:t>
      </w:r>
    </w:p>
    <w:p w:rsidR="004303EE" w:rsidRDefault="004303EE" w:rsidP="003A590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присутствующих – 34 человека.</w:t>
      </w:r>
    </w:p>
    <w:p w:rsidR="004303EE" w:rsidRPr="00E410B5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4303EE" w:rsidRPr="00D449EF" w:rsidRDefault="004303EE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Гремячка Лоховского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4303EE" w:rsidRPr="00D449EF" w:rsidRDefault="004303EE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4303EE" w:rsidRPr="00D449EF" w:rsidRDefault="004303EE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Pr="00D449EF">
        <w:rPr>
          <w:rFonts w:ascii="Times New Roman" w:hAnsi="Times New Roman"/>
          <w:sz w:val="24"/>
          <w:szCs w:val="24"/>
        </w:rPr>
        <w:t>Саратовской области.</w:t>
      </w:r>
    </w:p>
    <w:p w:rsidR="004303EE" w:rsidRPr="00D449EF" w:rsidRDefault="004303EE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4303EE" w:rsidRPr="00D449EF" w:rsidRDefault="004303EE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Лоховского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Лоховского муниципального образования Новобурасского муниципального района Саратовской области от </w:t>
      </w:r>
      <w:smartTag w:uri="urn:schemas-microsoft-com:office:smarttags" w:element="date">
        <w:smartTagPr>
          <w:attr w:name="Year" w:val="2013"/>
          <w:attr w:name="Day" w:val="15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15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14),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Гремячка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 xml:space="preserve">Лоховского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 xml:space="preserve">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4303EE" w:rsidRPr="00D449EF" w:rsidRDefault="004303E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 А.О. Казанцев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Т.П. Абраменкова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</w:p>
    <w:p w:rsidR="004303E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Члены комиссии:</w:t>
      </w:r>
    </w:p>
    <w:p w:rsidR="004303EE" w:rsidRPr="007E2DCE" w:rsidRDefault="004303EE" w:rsidP="00D411D4">
      <w:pPr>
        <w:jc w:val="left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Ю.К. Андреева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4303EE" w:rsidRPr="007E2DCE" w:rsidRDefault="004303EE" w:rsidP="00D411D4">
      <w:pPr>
        <w:jc w:val="both"/>
        <w:rPr>
          <w:rFonts w:ascii="Times New Roman" w:hAnsi="Times New Roman"/>
          <w:b/>
          <w:sz w:val="24"/>
          <w:szCs w:val="24"/>
        </w:rPr>
      </w:pP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Глава Лоховского муниципального 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4303EE" w:rsidRPr="007E2DCE" w:rsidRDefault="004303EE" w:rsidP="00D411D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E2DCE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 В.А.Кунин </w:t>
      </w:r>
    </w:p>
    <w:p w:rsidR="004303EE" w:rsidRDefault="004303EE" w:rsidP="00D411D4">
      <w:pPr>
        <w:jc w:val="both"/>
        <w:rPr>
          <w:rFonts w:ascii="Times New Roman" w:hAnsi="Times New Roman"/>
          <w:sz w:val="24"/>
          <w:szCs w:val="24"/>
        </w:rPr>
      </w:pPr>
    </w:p>
    <w:p w:rsidR="004303EE" w:rsidRDefault="004303EE" w:rsidP="00D411D4">
      <w:pPr>
        <w:ind w:firstLine="709"/>
        <w:rPr>
          <w:rFonts w:ascii="Times New Roman" w:hAnsi="Times New Roman"/>
          <w:sz w:val="28"/>
          <w:szCs w:val="28"/>
        </w:rPr>
      </w:pPr>
    </w:p>
    <w:p w:rsidR="004303EE" w:rsidRDefault="004303EE" w:rsidP="00D411D4">
      <w:pPr>
        <w:jc w:val="left"/>
        <w:rPr>
          <w:rFonts w:ascii="Times New Roman" w:hAnsi="Times New Roman"/>
          <w:sz w:val="24"/>
          <w:szCs w:val="24"/>
        </w:rPr>
      </w:pPr>
    </w:p>
    <w:p w:rsidR="004303EE" w:rsidRDefault="004303EE" w:rsidP="00D411D4">
      <w:pPr>
        <w:jc w:val="left"/>
        <w:rPr>
          <w:rFonts w:ascii="Times New Roman" w:hAnsi="Times New Roman"/>
          <w:sz w:val="24"/>
          <w:szCs w:val="24"/>
        </w:rPr>
      </w:pPr>
    </w:p>
    <w:p w:rsidR="004303EE" w:rsidRPr="00346D6C" w:rsidRDefault="004303EE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4303EE" w:rsidRPr="00D449EF" w:rsidRDefault="004303EE" w:rsidP="00A22AE0">
      <w:pPr>
        <w:jc w:val="left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A22AE0">
      <w:pPr>
        <w:jc w:val="left"/>
        <w:rPr>
          <w:rFonts w:ascii="Times New Roman" w:hAnsi="Times New Roman"/>
          <w:sz w:val="24"/>
          <w:szCs w:val="24"/>
        </w:rPr>
      </w:pPr>
    </w:p>
    <w:p w:rsidR="004303EE" w:rsidRPr="00D449EF" w:rsidRDefault="004303EE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4303EE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3EE" w:rsidRDefault="004303EE" w:rsidP="00A37C87">
      <w:r>
        <w:separator/>
      </w:r>
    </w:p>
  </w:endnote>
  <w:endnote w:type="continuationSeparator" w:id="1">
    <w:p w:rsidR="004303EE" w:rsidRDefault="004303EE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3EE" w:rsidRDefault="004303EE" w:rsidP="00A37C87">
      <w:r>
        <w:separator/>
      </w:r>
    </w:p>
  </w:footnote>
  <w:footnote w:type="continuationSeparator" w:id="1">
    <w:p w:rsidR="004303EE" w:rsidRDefault="004303EE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3EE" w:rsidRDefault="004303EE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3EE" w:rsidRDefault="004303EE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3EE" w:rsidRDefault="004303EE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303EE" w:rsidRDefault="004303EE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214EF"/>
    <w:rsid w:val="000A792D"/>
    <w:rsid w:val="000E5783"/>
    <w:rsid w:val="00116CF0"/>
    <w:rsid w:val="001334EA"/>
    <w:rsid w:val="00170771"/>
    <w:rsid w:val="001C00A3"/>
    <w:rsid w:val="001D22A3"/>
    <w:rsid w:val="0020420F"/>
    <w:rsid w:val="0027551E"/>
    <w:rsid w:val="002A18A9"/>
    <w:rsid w:val="002D3EA4"/>
    <w:rsid w:val="003039C8"/>
    <w:rsid w:val="00346D6C"/>
    <w:rsid w:val="003A590B"/>
    <w:rsid w:val="004303EE"/>
    <w:rsid w:val="00480F29"/>
    <w:rsid w:val="004931DA"/>
    <w:rsid w:val="004D21C8"/>
    <w:rsid w:val="004E7F74"/>
    <w:rsid w:val="004F1D15"/>
    <w:rsid w:val="004F5970"/>
    <w:rsid w:val="00521DB2"/>
    <w:rsid w:val="00534D9B"/>
    <w:rsid w:val="00562751"/>
    <w:rsid w:val="00562950"/>
    <w:rsid w:val="005B15EC"/>
    <w:rsid w:val="005D6C11"/>
    <w:rsid w:val="005E2AC6"/>
    <w:rsid w:val="005F5349"/>
    <w:rsid w:val="006A32B8"/>
    <w:rsid w:val="006D7360"/>
    <w:rsid w:val="0072436C"/>
    <w:rsid w:val="007400DF"/>
    <w:rsid w:val="007775F1"/>
    <w:rsid w:val="007E2DCE"/>
    <w:rsid w:val="00843F8D"/>
    <w:rsid w:val="0086206E"/>
    <w:rsid w:val="0088285A"/>
    <w:rsid w:val="00890481"/>
    <w:rsid w:val="008D2852"/>
    <w:rsid w:val="009113FD"/>
    <w:rsid w:val="009233A8"/>
    <w:rsid w:val="009304F5"/>
    <w:rsid w:val="009436E0"/>
    <w:rsid w:val="00957D18"/>
    <w:rsid w:val="009747BF"/>
    <w:rsid w:val="00976800"/>
    <w:rsid w:val="009A3AB3"/>
    <w:rsid w:val="009A5331"/>
    <w:rsid w:val="009C46A9"/>
    <w:rsid w:val="009C727B"/>
    <w:rsid w:val="009E6999"/>
    <w:rsid w:val="00A17215"/>
    <w:rsid w:val="00A22AE0"/>
    <w:rsid w:val="00A25CBC"/>
    <w:rsid w:val="00A37C87"/>
    <w:rsid w:val="00A7140B"/>
    <w:rsid w:val="00A743CE"/>
    <w:rsid w:val="00A91157"/>
    <w:rsid w:val="00A96092"/>
    <w:rsid w:val="00AB04B1"/>
    <w:rsid w:val="00AB07C1"/>
    <w:rsid w:val="00B05E4D"/>
    <w:rsid w:val="00B16ECB"/>
    <w:rsid w:val="00B85CB4"/>
    <w:rsid w:val="00BC2D7B"/>
    <w:rsid w:val="00BD6299"/>
    <w:rsid w:val="00C40FA6"/>
    <w:rsid w:val="00C74BBE"/>
    <w:rsid w:val="00D01F34"/>
    <w:rsid w:val="00D14F26"/>
    <w:rsid w:val="00D2457B"/>
    <w:rsid w:val="00D26523"/>
    <w:rsid w:val="00D411D4"/>
    <w:rsid w:val="00D449EF"/>
    <w:rsid w:val="00D56315"/>
    <w:rsid w:val="00D715E4"/>
    <w:rsid w:val="00D949F8"/>
    <w:rsid w:val="00DC3523"/>
    <w:rsid w:val="00E410B5"/>
    <w:rsid w:val="00E73429"/>
    <w:rsid w:val="00EA538A"/>
    <w:rsid w:val="00F32214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06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4</Pages>
  <Words>1778</Words>
  <Characters>10137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2016-07-08T06:34:00Z</cp:lastPrinted>
  <dcterms:created xsi:type="dcterms:W3CDTF">2016-06-06T06:45:00Z</dcterms:created>
  <dcterms:modified xsi:type="dcterms:W3CDTF">2016-07-08T06:35:00Z</dcterms:modified>
</cp:coreProperties>
</file>